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84FA5" w14:textId="77777777" w:rsidR="003A05FA" w:rsidRDefault="003A05FA" w:rsidP="003A0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SORELL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3344296" w14:textId="77777777" w:rsidR="003A05FA" w:rsidRDefault="003A05FA" w:rsidP="003A05FA">
      <w:pPr>
        <w:pStyle w:val="NoSpacing"/>
        <w:rPr>
          <w:rFonts w:cs="Times New Roman"/>
          <w:szCs w:val="24"/>
        </w:rPr>
      </w:pPr>
    </w:p>
    <w:p w14:paraId="26EB3F92" w14:textId="77777777" w:rsidR="003A05FA" w:rsidRDefault="003A05FA" w:rsidP="003A05FA">
      <w:pPr>
        <w:pStyle w:val="NoSpacing"/>
        <w:rPr>
          <w:rFonts w:cs="Times New Roman"/>
          <w:szCs w:val="24"/>
        </w:rPr>
      </w:pPr>
    </w:p>
    <w:p w14:paraId="29F29E08" w14:textId="77777777" w:rsidR="003A05FA" w:rsidRDefault="003A05FA" w:rsidP="003A0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</w:t>
      </w:r>
      <w:proofErr w:type="spellStart"/>
      <w:r>
        <w:rPr>
          <w:rFonts w:cs="Times New Roman"/>
          <w:szCs w:val="24"/>
        </w:rPr>
        <w:t>Rudham</w:t>
      </w:r>
      <w:proofErr w:type="spellEnd"/>
      <w:r>
        <w:rPr>
          <w:rFonts w:cs="Times New Roman"/>
          <w:szCs w:val="24"/>
        </w:rPr>
        <w:t>,</w:t>
      </w:r>
    </w:p>
    <w:p w14:paraId="5BA55226" w14:textId="77777777" w:rsidR="003A05FA" w:rsidRDefault="003A05FA" w:rsidP="003A0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Norfolk, into lands of Sir John </w:t>
      </w:r>
      <w:proofErr w:type="gramStart"/>
      <w:r>
        <w:rPr>
          <w:rFonts w:cs="Times New Roman"/>
          <w:szCs w:val="24"/>
        </w:rPr>
        <w:t>Howard(</w:t>
      </w:r>
      <w:proofErr w:type="gramEnd"/>
      <w:r>
        <w:rPr>
          <w:rFonts w:cs="Times New Roman"/>
          <w:szCs w:val="24"/>
        </w:rPr>
        <w:t>d.1437)(q.v.).</w:t>
      </w:r>
    </w:p>
    <w:p w14:paraId="704D7350" w14:textId="77777777" w:rsidR="003A05FA" w:rsidRDefault="003A05FA" w:rsidP="003A0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86C">
          <w:rPr>
            <w:rStyle w:val="Hyperlink"/>
            <w:rFonts w:cs="Times New Roman"/>
            <w:szCs w:val="24"/>
          </w:rPr>
          <w:t>https://inquisitionspostmortem.ac.uk/view/inquisition/25-106/</w:t>
        </w:r>
      </w:hyperlink>
      <w:r>
        <w:rPr>
          <w:rFonts w:cs="Times New Roman"/>
          <w:szCs w:val="24"/>
        </w:rPr>
        <w:t xml:space="preserve"> )</w:t>
      </w:r>
    </w:p>
    <w:p w14:paraId="664DB966" w14:textId="77777777" w:rsidR="003A05FA" w:rsidRDefault="003A05FA" w:rsidP="003A05FA">
      <w:pPr>
        <w:pStyle w:val="NoSpacing"/>
        <w:rPr>
          <w:rFonts w:cs="Times New Roman"/>
          <w:szCs w:val="24"/>
        </w:rPr>
      </w:pPr>
    </w:p>
    <w:p w14:paraId="4ECE6947" w14:textId="77777777" w:rsidR="003A05FA" w:rsidRDefault="003A05FA" w:rsidP="003A05FA">
      <w:pPr>
        <w:pStyle w:val="NoSpacing"/>
        <w:rPr>
          <w:rFonts w:cs="Times New Roman"/>
          <w:szCs w:val="24"/>
        </w:rPr>
      </w:pPr>
    </w:p>
    <w:p w14:paraId="5FA99FDC" w14:textId="77777777" w:rsidR="003A05FA" w:rsidRDefault="003A05FA" w:rsidP="003A05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2023</w:t>
      </w:r>
    </w:p>
    <w:p w14:paraId="25FB92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E69E0" w14:textId="77777777" w:rsidR="003A05FA" w:rsidRDefault="003A05FA" w:rsidP="009139A6">
      <w:r>
        <w:separator/>
      </w:r>
    </w:p>
  </w:endnote>
  <w:endnote w:type="continuationSeparator" w:id="0">
    <w:p w14:paraId="7517576E" w14:textId="77777777" w:rsidR="003A05FA" w:rsidRDefault="003A05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ED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1F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23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AA744" w14:textId="77777777" w:rsidR="003A05FA" w:rsidRDefault="003A05FA" w:rsidP="009139A6">
      <w:r>
        <w:separator/>
      </w:r>
    </w:p>
  </w:footnote>
  <w:footnote w:type="continuationSeparator" w:id="0">
    <w:p w14:paraId="0E3CF63B" w14:textId="77777777" w:rsidR="003A05FA" w:rsidRDefault="003A05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573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723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86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FA"/>
    <w:rsid w:val="000666E0"/>
    <w:rsid w:val="002510B7"/>
    <w:rsid w:val="003A05F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53AD7"/>
  <w15:chartTrackingRefBased/>
  <w15:docId w15:val="{925FECEB-ECE6-49D7-9AEC-8724E8FB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A05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6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2023-05-17T17:43:00Z</dcterms:created>
  <dcterms:modified xsi:type="dcterms:W3CDTF">2023-05-17T17:43:00Z</dcterms:modified>
</cp:coreProperties>
</file>